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36D06AD8" w:rsidRDefault="00997F14" w14:paraId="5F2A4714" w14:textId="3EEADC36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6D06AD8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6D06AD8" w:rsidR="0083601B">
        <w:rPr>
          <w:rFonts w:ascii="Corbel" w:hAnsi="Corbel"/>
          <w:i w:val="1"/>
          <w:iCs w:val="1"/>
        </w:rPr>
        <w:t xml:space="preserve">Załącznik nr 1.5 do Zarządzenia Rektora </w:t>
      </w:r>
      <w:r w:rsidRPr="36D06AD8" w:rsidR="0083601B">
        <w:rPr>
          <w:rFonts w:ascii="Corbel" w:hAnsi="Corbel"/>
          <w:i w:val="1"/>
          <w:iCs w:val="1"/>
        </w:rPr>
        <w:t>UR  nr</w:t>
      </w:r>
      <w:r w:rsidRPr="36D06AD8" w:rsidR="0083601B">
        <w:rPr>
          <w:rFonts w:ascii="Corbel" w:hAnsi="Corbel"/>
          <w:i w:val="1"/>
          <w:iCs w:val="1"/>
        </w:rPr>
        <w:t xml:space="preserve"> </w:t>
      </w:r>
      <w:r w:rsidRPr="36D06AD8" w:rsidR="61B08B9F">
        <w:rPr>
          <w:rFonts w:ascii="Corbel" w:hAnsi="Corbel"/>
          <w:i w:val="1"/>
          <w:iCs w:val="1"/>
        </w:rPr>
        <w:t>61/2025</w:t>
      </w:r>
    </w:p>
    <w:p w:rsidRPr="009C54AE" w:rsidR="0085747A" w:rsidP="009C54AE" w:rsidRDefault="0085747A" w14:paraId="73F5BB8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2864517E" w:rsidRDefault="0071620A" w14:paraId="35292901" w14:textId="596AF5E9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2864517E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2864517E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2864517E" w:rsidR="00CC58B5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2864517E" w:rsidR="192909B6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2864517E" w:rsidR="00CC58B5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2864517E" w:rsidR="6039259C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Pr="009C54AE" w:rsidR="00CC58B5" w:rsidP="00EA4832" w:rsidRDefault="00CC58B5" w14:paraId="6550621E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P="00EA4832" w:rsidRDefault="00EA4832" w14:paraId="0716CCEE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BE3921" w14:paraId="10C07778" w14:textId="6E2AE0C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E3921">
        <w:rPr>
          <w:rFonts w:ascii="Corbel" w:hAnsi="Corbel"/>
          <w:sz w:val="20"/>
          <w:szCs w:val="20"/>
        </w:rPr>
        <w:t xml:space="preserve">Rok </w:t>
      </w:r>
      <w:r w:rsidR="00BE3921">
        <w:rPr>
          <w:rFonts w:ascii="Corbel" w:hAnsi="Corbel"/>
          <w:sz w:val="20"/>
          <w:szCs w:val="20"/>
        </w:rPr>
        <w:t>akademicki 202</w:t>
      </w:r>
      <w:r w:rsidR="361030F0">
        <w:rPr>
          <w:rFonts w:ascii="Corbel" w:hAnsi="Corbel"/>
          <w:sz w:val="20"/>
          <w:szCs w:val="20"/>
        </w:rPr>
        <w:t>8</w:t>
      </w:r>
      <w:r w:rsidR="00640874">
        <w:rPr>
          <w:rFonts w:ascii="Corbel" w:hAnsi="Corbel"/>
          <w:sz w:val="20"/>
          <w:szCs w:val="20"/>
        </w:rPr>
        <w:t>/20</w:t>
      </w:r>
      <w:r w:rsidR="00BE3921">
        <w:rPr>
          <w:rFonts w:ascii="Corbel" w:hAnsi="Corbel"/>
          <w:sz w:val="20"/>
          <w:szCs w:val="20"/>
        </w:rPr>
        <w:t>2</w:t>
      </w:r>
      <w:r w:rsidR="4B629429">
        <w:rPr>
          <w:rFonts w:ascii="Corbel" w:hAnsi="Corbel"/>
          <w:sz w:val="20"/>
          <w:szCs w:val="20"/>
        </w:rPr>
        <w:t>9</w:t>
      </w:r>
    </w:p>
    <w:p w:rsidRPr="009C54AE" w:rsidR="0085747A" w:rsidP="009C54AE" w:rsidRDefault="0085747A" w14:paraId="42B3E22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9F6D3E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864517E" w14:paraId="350A7848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D2CC6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19CBA87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Pr="009C54AE" w:rsidR="0085747A" w:rsidTr="2864517E" w14:paraId="2E70551C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DB52B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5A55F3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2864517E" w14:paraId="2056D7C6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67DE30C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2864517E" w:rsidRDefault="00786150" w14:paraId="467C0EF6" w14:textId="50563FD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864517E" w:rsidR="4A8689D5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Pr="009C54AE" w:rsidR="0085747A" w:rsidTr="2864517E" w14:paraId="37E7D23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EA089B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6150" w14:paraId="2FCF1F1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2864517E" w14:paraId="7DFEF83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378C8F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5BC3B4E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2864517E" w14:paraId="48717E75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9849BE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2F5E1C5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Pr="009C54AE" w:rsidR="0085747A" w:rsidTr="2864517E" w14:paraId="019C607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50D345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269D74F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2864517E" w14:paraId="77E4CAF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72DE5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66D4419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Pr="009C54AE" w:rsidR="0085747A" w:rsidTr="2864517E" w14:paraId="56A4B22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F4B5DC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B487A" w14:paraId="295901B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="00EA2711">
              <w:rPr>
                <w:rFonts w:ascii="Corbel" w:hAnsi="Corbel"/>
                <w:b w:val="0"/>
                <w:sz w:val="24"/>
                <w:szCs w:val="24"/>
              </w:rPr>
              <w:t>, semestr 7</w:t>
            </w:r>
          </w:p>
        </w:tc>
      </w:tr>
      <w:tr w:rsidRPr="009C54AE" w:rsidR="0085747A" w:rsidTr="2864517E" w14:paraId="662E093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7549EF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E3921" w14:paraId="54629D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237997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2864517E" w14:paraId="5220099D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0F23E1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4E414B" w14:paraId="6E912AB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85747A" w:rsidTr="2864517E" w14:paraId="45D02E5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1DBE2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62480" w14:paraId="3A14AA2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Pr="009C54AE" w:rsidR="0085747A" w:rsidTr="2864517E" w14:paraId="484BB31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E8DFA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7D66E2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1B216D2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6C65C3D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717ECC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BE41D2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0D645C90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F799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327C1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733BE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7128B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D8FC2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F2348B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7AA2C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676A9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14C19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F8945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40B4C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726113B0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EA2711" w14:paraId="5E3FB61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3A3A0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D1AB1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F9D44D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F66710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80BD9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9ABB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62480" w14:paraId="7018075F" w14:textId="4B35A2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47BBB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4DFBA9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2711" w14:paraId="76067FC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Pr="009C54AE" w:rsidR="00923D7D" w:rsidP="009C54AE" w:rsidRDefault="00923D7D" w14:paraId="113D46D8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76D3825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B3C347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462480" w14:paraId="3FB4E88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A49918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361E0D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2864517E" w:rsidRDefault="00E22FBC" w14:paraId="2CFC1D75" w14:textId="06938F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864517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864517E" w:rsidR="00E22FBC">
        <w:rPr>
          <w:rFonts w:ascii="Corbel" w:hAnsi="Corbel"/>
          <w:caps w:val="0"/>
          <w:smallCaps w:val="0"/>
        </w:rPr>
        <w:t>For</w:t>
      </w:r>
      <w:r w:rsidRPr="2864517E" w:rsidR="00445970">
        <w:rPr>
          <w:rFonts w:ascii="Corbel" w:hAnsi="Corbel"/>
          <w:caps w:val="0"/>
          <w:smallCaps w:val="0"/>
        </w:rPr>
        <w:t xml:space="preserve">ma zaliczenia przedmiotu </w:t>
      </w:r>
      <w:r w:rsidRPr="2864517E" w:rsidR="00E22FBC">
        <w:rPr>
          <w:rFonts w:ascii="Corbel" w:hAnsi="Corbel"/>
          <w:caps w:val="0"/>
          <w:smallCaps w:val="0"/>
        </w:rPr>
        <w:t xml:space="preserve">(z </w:t>
      </w:r>
      <w:r w:rsidRPr="2864517E" w:rsidR="00E22FBC">
        <w:rPr>
          <w:rFonts w:ascii="Corbel" w:hAnsi="Corbel"/>
          <w:caps w:val="0"/>
          <w:smallCaps w:val="0"/>
        </w:rPr>
        <w:t xml:space="preserve">toku) </w:t>
      </w:r>
      <w:r w:rsidRPr="2864517E" w:rsidR="00E22FBC">
        <w:rPr>
          <w:rFonts w:ascii="Corbel" w:hAnsi="Corbel"/>
          <w:b w:val="0"/>
          <w:bCs w:val="0"/>
          <w:caps w:val="0"/>
          <w:smallCaps w:val="0"/>
        </w:rPr>
        <w:t>zaliczeni</w:t>
      </w:r>
      <w:r w:rsidRPr="2864517E" w:rsidR="00462480">
        <w:rPr>
          <w:rFonts w:ascii="Corbel" w:hAnsi="Corbel"/>
          <w:b w:val="0"/>
          <w:bCs w:val="0"/>
          <w:caps w:val="0"/>
          <w:smallCaps w:val="0"/>
        </w:rPr>
        <w:t>e</w:t>
      </w:r>
      <w:r w:rsidRPr="2864517E" w:rsidR="00462480">
        <w:rPr>
          <w:rFonts w:ascii="Corbel" w:hAnsi="Corbel"/>
          <w:b w:val="0"/>
          <w:bCs w:val="0"/>
          <w:caps w:val="0"/>
          <w:smallCaps w:val="0"/>
        </w:rPr>
        <w:t xml:space="preserve"> z oceną</w:t>
      </w:r>
    </w:p>
    <w:p w:rsidR="00E960BB" w:rsidP="009C54AE" w:rsidRDefault="00E960BB" w14:paraId="5F02DA8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B877D9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2864517E" w14:paraId="2FDA66E7" w14:textId="77777777">
        <w:tc>
          <w:tcPr>
            <w:tcW w:w="9670" w:type="dxa"/>
            <w:tcMar/>
          </w:tcPr>
          <w:p w:rsidRPr="009C54AE" w:rsidR="0085747A" w:rsidP="2864517E" w:rsidRDefault="008A50BB" w14:paraId="67EAA575" w14:textId="595611E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864517E" w:rsidR="6DBA01D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Wiedza, umiejętności i kompetencje z przedmiotów: wprowadzenie do pedagogiki, wprowadzenie do psychologii, psychologia rozwoju i wychowania, teoretyczne podstawy kształcenia, teoretyczne podstawy wychowania, pedagogika </w:t>
            </w:r>
            <w:r w:rsidRPr="2864517E" w:rsidR="6DBA01D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przedszkolna,</w:t>
            </w:r>
            <w:r w:rsidRPr="2864517E" w:rsidR="6DBA01D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pedagogika wczesnoszkolna</w:t>
            </w:r>
          </w:p>
        </w:tc>
      </w:tr>
    </w:tbl>
    <w:p w:rsidR="00153C41" w:rsidP="009C54AE" w:rsidRDefault="00153C41" w14:paraId="68AA66E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2864517E" w:rsidRDefault="0071620A" w14:paraId="6C39EA6E" w14:textId="7F30705C">
      <w:pPr>
        <w:pStyle w:val="Punktygwne"/>
        <w:spacing w:before="0" w:after="0"/>
        <w:rPr>
          <w:rFonts w:ascii="Corbel" w:hAnsi="Corbel"/>
        </w:rPr>
      </w:pPr>
      <w:r w:rsidRPr="2864517E" w:rsidR="0071620A">
        <w:rPr>
          <w:rFonts w:ascii="Corbel" w:hAnsi="Corbel"/>
        </w:rPr>
        <w:t>3.</w:t>
      </w:r>
      <w:r w:rsidRPr="2864517E" w:rsidR="0085747A">
        <w:rPr>
          <w:rFonts w:ascii="Corbel" w:hAnsi="Corbel"/>
        </w:rPr>
        <w:t xml:space="preserve"> </w:t>
      </w:r>
      <w:r w:rsidRPr="2864517E" w:rsidR="00A84C85">
        <w:rPr>
          <w:rFonts w:ascii="Corbel" w:hAnsi="Corbel"/>
        </w:rPr>
        <w:t xml:space="preserve">cele, efekty uczenia </w:t>
      </w:r>
      <w:r w:rsidRPr="2864517E" w:rsidR="00A84C85">
        <w:rPr>
          <w:rFonts w:ascii="Corbel" w:hAnsi="Corbel"/>
        </w:rPr>
        <w:t>się</w:t>
      </w:r>
      <w:r w:rsidRPr="2864517E" w:rsidR="0085747A">
        <w:rPr>
          <w:rFonts w:ascii="Corbel" w:hAnsi="Corbel"/>
        </w:rPr>
        <w:t>,</w:t>
      </w:r>
      <w:r w:rsidRPr="2864517E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04E3613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21654ED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4DC4D3E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EA2711" w:rsidTr="00F2175E" w14:paraId="3B9A8F5F" w14:textId="77777777">
        <w:tc>
          <w:tcPr>
            <w:tcW w:w="851" w:type="dxa"/>
            <w:vAlign w:val="center"/>
          </w:tcPr>
          <w:p w:rsidRPr="00EA2711" w:rsidR="00EA2711" w:rsidP="003D2122" w:rsidRDefault="00EA2711" w14:paraId="1302FE0C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A271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Pr="00EA2711" w:rsidR="00EA2711" w:rsidP="003D2122" w:rsidRDefault="00EA2711" w14:paraId="74D8C8C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2711">
              <w:rPr>
                <w:rFonts w:ascii="Corbel" w:hAnsi="Corbel"/>
                <w:sz w:val="24"/>
                <w:szCs w:val="24"/>
              </w:rPr>
              <w:t xml:space="preserve">Wzbogacenie wiedzy na temat polskiego systemu edukacji, w szczególności etapu edukacji wczesnoszkolnej </w:t>
            </w:r>
          </w:p>
        </w:tc>
      </w:tr>
      <w:tr w:rsidRPr="009C54AE" w:rsidR="00EA2711" w:rsidTr="00F2175E" w14:paraId="636E25B0" w14:textId="77777777">
        <w:tc>
          <w:tcPr>
            <w:tcW w:w="851" w:type="dxa"/>
            <w:vAlign w:val="center"/>
          </w:tcPr>
          <w:p w:rsidRPr="00EA2711" w:rsidR="00EA2711" w:rsidP="003D2122" w:rsidRDefault="00EA2711" w14:paraId="337B01B6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A2711">
              <w:rPr>
                <w:rFonts w:ascii="Corbel" w:hAnsi="Corbel"/>
                <w:b w:val="0"/>
                <w:szCs w:val="22"/>
              </w:rPr>
              <w:t xml:space="preserve">C2 </w:t>
            </w:r>
          </w:p>
        </w:tc>
        <w:tc>
          <w:tcPr>
            <w:tcW w:w="8819" w:type="dxa"/>
          </w:tcPr>
          <w:p w:rsidRPr="00EA2711" w:rsidR="00EA2711" w:rsidP="003D2122" w:rsidRDefault="00EA2711" w14:paraId="10FD6090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2711">
              <w:rPr>
                <w:rFonts w:ascii="Corbel" w:hAnsi="Corbel"/>
                <w:sz w:val="24"/>
                <w:szCs w:val="24"/>
              </w:rPr>
              <w:t xml:space="preserve">Poznanie kompetencji nauczycieli edukacji wczesnoszkolnej  </w:t>
            </w:r>
          </w:p>
        </w:tc>
      </w:tr>
      <w:tr w:rsidRPr="009C54AE" w:rsidR="00EA2711" w:rsidTr="00F2175E" w14:paraId="3D8F0CDE" w14:textId="77777777">
        <w:tc>
          <w:tcPr>
            <w:tcW w:w="851" w:type="dxa"/>
            <w:vAlign w:val="center"/>
          </w:tcPr>
          <w:p w:rsidRPr="00EA2711" w:rsidR="00EA2711" w:rsidP="003D2122" w:rsidRDefault="00EA2711" w14:paraId="13A8C5A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A2711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Pr="00EA2711" w:rsidR="00EA2711" w:rsidP="003D2122" w:rsidRDefault="00EA2711" w14:paraId="4CB4578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2711">
              <w:rPr>
                <w:rFonts w:ascii="Corbel" w:hAnsi="Corbel"/>
                <w:sz w:val="24"/>
                <w:szCs w:val="24"/>
              </w:rPr>
              <w:t xml:space="preserve">Doskonalenie własnych kompetencji w zakresie realizacji zadań opiekuńczo-wychowawczych i dydaktycznych w edukacji wczesnoszkolnej </w:t>
            </w:r>
          </w:p>
        </w:tc>
      </w:tr>
      <w:tr w:rsidRPr="009C54AE" w:rsidR="00EA2711" w:rsidTr="00F2175E" w14:paraId="0F9606A7" w14:textId="77777777">
        <w:tc>
          <w:tcPr>
            <w:tcW w:w="851" w:type="dxa"/>
            <w:vAlign w:val="center"/>
          </w:tcPr>
          <w:p w:rsidRPr="00EA2711" w:rsidR="00EA2711" w:rsidP="003D2122" w:rsidRDefault="00EA2711" w14:paraId="33ED8248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A2711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</w:tcPr>
          <w:p w:rsidRPr="00EA2711" w:rsidR="00EA2711" w:rsidP="003D2122" w:rsidRDefault="00EA2711" w14:paraId="39ABD1A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2711">
              <w:rPr>
                <w:rFonts w:ascii="Corbel" w:hAnsi="Corbel"/>
                <w:sz w:val="24"/>
                <w:szCs w:val="24"/>
              </w:rPr>
              <w:t xml:space="preserve">Doskonalenie umiejętności ewaluacji i oceny własnych działań </w:t>
            </w:r>
          </w:p>
        </w:tc>
      </w:tr>
      <w:tr w:rsidRPr="009C54AE" w:rsidR="00EA2711" w:rsidTr="00F2175E" w14:paraId="3DAB54FF" w14:textId="77777777">
        <w:tc>
          <w:tcPr>
            <w:tcW w:w="851" w:type="dxa"/>
            <w:vAlign w:val="center"/>
          </w:tcPr>
          <w:p w:rsidRPr="00EA2711" w:rsidR="00EA2711" w:rsidP="003D2122" w:rsidRDefault="00EA2711" w14:paraId="0989DD22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A2711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</w:tcPr>
          <w:p w:rsidRPr="00EA2711" w:rsidR="00EA2711" w:rsidP="003D2122" w:rsidRDefault="00EA2711" w14:paraId="08F5182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2711"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:rsidRPr="009C54AE" w:rsidR="0085747A" w:rsidP="009C54AE" w:rsidRDefault="0085747A" w14:paraId="70E89E8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7160CA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3F0A00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2864517E" w14:paraId="736B3CDB" w14:textId="77777777">
        <w:tc>
          <w:tcPr>
            <w:tcW w:w="1701" w:type="dxa"/>
            <w:tcMar/>
            <w:vAlign w:val="center"/>
          </w:tcPr>
          <w:p w:rsidRPr="009C54AE" w:rsidR="0085747A" w:rsidP="009C54AE" w:rsidRDefault="0085747A" w14:paraId="11376D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85747A" w:rsidP="00C05F44" w:rsidRDefault="0085747A" w14:paraId="166357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85747A" w:rsidP="00C05F44" w:rsidRDefault="0085747A" w14:paraId="7C2A076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2864517E" w14:paraId="45DE2FAA" w14:textId="77777777">
        <w:tc>
          <w:tcPr>
            <w:tcW w:w="1701" w:type="dxa"/>
            <w:tcMar/>
          </w:tcPr>
          <w:p w:rsidRPr="009C54AE" w:rsidR="0085747A" w:rsidP="009C54AE" w:rsidRDefault="0085747A" w14:paraId="740A8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9C54AE" w:rsidR="0085747A" w:rsidP="2864517E" w:rsidRDefault="004E414B" w14:paraId="52A43E01" w14:textId="1FF281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Zastosuje 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w trakcie realizacji zadań praktyki zasady bezpieczeństwa i higieny pracy obowiązujące w szkole podstawowej</w:t>
            </w:r>
            <w:r w:rsidRPr="2864517E" w:rsidR="6FF4CDF9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 </w:t>
            </w:r>
          </w:p>
        </w:tc>
        <w:tc>
          <w:tcPr>
            <w:tcW w:w="1873" w:type="dxa"/>
            <w:tcMar/>
            <w:vAlign w:val="center"/>
          </w:tcPr>
          <w:p w:rsidRPr="00F01D04" w:rsidR="0085747A" w:rsidP="007B487A" w:rsidRDefault="00462480" w14:paraId="01EB95C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PPiW.W10</w:t>
            </w:r>
          </w:p>
        </w:tc>
      </w:tr>
      <w:tr w:rsidRPr="009C54AE" w:rsidR="0085747A" w:rsidTr="2864517E" w14:paraId="1197522A" w14:textId="77777777">
        <w:tc>
          <w:tcPr>
            <w:tcW w:w="1701" w:type="dxa"/>
            <w:tcMar/>
          </w:tcPr>
          <w:p w:rsidRPr="009C54AE" w:rsidR="0085747A" w:rsidP="009C54AE" w:rsidRDefault="004E414B" w14:paraId="77D758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9C54AE" w:rsidR="0085747A" w:rsidP="00005765" w:rsidRDefault="004E414B" w14:paraId="1B7CBBC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E414B">
              <w:rPr>
                <w:rFonts w:ascii="Corbel" w:hAnsi="Corbel"/>
                <w:b w:val="0"/>
                <w:smallCaps w:val="0"/>
                <w:szCs w:val="24"/>
              </w:rPr>
              <w:t>Zaplanuje, p</w:t>
            </w:r>
            <w:r w:rsidR="007B487A">
              <w:rPr>
                <w:rFonts w:ascii="Corbel" w:hAnsi="Corbel"/>
                <w:b w:val="0"/>
                <w:smallCaps w:val="0"/>
                <w:szCs w:val="24"/>
              </w:rPr>
              <w:t xml:space="preserve">rzeprowadzi zajęcia dydaktyczno </w:t>
            </w:r>
            <w:r w:rsidRPr="004E414B">
              <w:rPr>
                <w:rFonts w:ascii="Corbel" w:hAnsi="Corbel"/>
                <w:b w:val="0"/>
                <w:smallCaps w:val="0"/>
                <w:szCs w:val="24"/>
              </w:rPr>
              <w:t>wychowawcze z dziećmi w klasie II lub III, dostosowując metody pracy do sformułowanych celów wychowania i kształcenia oraz do możliwości psychofizycznych i zainteresowań dzieci/uczniów. Dokona ewaluacji tych zajęć.</w:t>
            </w:r>
          </w:p>
        </w:tc>
        <w:tc>
          <w:tcPr>
            <w:tcW w:w="1873" w:type="dxa"/>
            <w:tcMar/>
            <w:vAlign w:val="center"/>
          </w:tcPr>
          <w:p w:rsidR="0085747A" w:rsidP="007B487A" w:rsidRDefault="00F01D04" w14:paraId="1B3D40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PPiW.U04</w:t>
            </w:r>
          </w:p>
          <w:p w:rsidR="004E414B" w:rsidP="007B487A" w:rsidRDefault="004E414B" w14:paraId="17D79BF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PPiW.U06</w:t>
            </w:r>
          </w:p>
          <w:p w:rsidRPr="009C54AE" w:rsidR="004E414B" w:rsidP="007B487A" w:rsidRDefault="004E414B" w14:paraId="45881B9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PPiW.U07</w:t>
            </w:r>
          </w:p>
        </w:tc>
      </w:tr>
      <w:tr w:rsidRPr="009C54AE" w:rsidR="004E414B" w:rsidTr="2864517E" w14:paraId="5B3922DF" w14:textId="77777777">
        <w:tc>
          <w:tcPr>
            <w:tcW w:w="1701" w:type="dxa"/>
            <w:tcMar/>
          </w:tcPr>
          <w:p w:rsidRPr="009C54AE" w:rsidR="004E414B" w:rsidP="009C54AE" w:rsidRDefault="004E414B" w14:paraId="7537D4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9C54AE" w:rsidR="004E414B" w:rsidP="2864517E" w:rsidRDefault="004E414B" w14:paraId="79E89146" w14:textId="5BAD0F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Dokona analizy i interpretacji różnorodnych sytuacji wychowawczych, dydaktycznych i opiekuńczych, podejmie odpowiednie kroki w celu przeciwdziałania dysfunkcyjnym 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zachowaniom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dzieci, wykorzystując wiedzę pedagogiczną, psychologiczną, biologiczną oraz zaprojektuje i zrealizuje różne sposoby rozwiązywania pojawiających się problemów w grupie</w:t>
            </w:r>
            <w:r w:rsidRPr="2864517E" w:rsidR="6427BC46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="004E414B" w:rsidP="007B487A" w:rsidRDefault="004E414B" w14:paraId="6A1A23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E414B">
              <w:rPr>
                <w:rFonts w:ascii="Corbel" w:hAnsi="Corbel"/>
                <w:b w:val="0"/>
                <w:szCs w:val="24"/>
              </w:rPr>
              <w:t>PPiW.U01</w:t>
            </w:r>
          </w:p>
          <w:p w:rsidRPr="00462480" w:rsidR="004E414B" w:rsidP="007B487A" w:rsidRDefault="004E414B" w14:paraId="07C2E7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Pr="009C54AE" w:rsidR="004E414B" w:rsidTr="2864517E" w14:paraId="3D7A0587" w14:textId="77777777">
        <w:tc>
          <w:tcPr>
            <w:tcW w:w="1701" w:type="dxa"/>
            <w:tcMar/>
          </w:tcPr>
          <w:p w:rsidRPr="009C54AE" w:rsidR="004E414B" w:rsidP="00B04F02" w:rsidRDefault="004E414B" w14:paraId="39FBB6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9C54AE" w:rsidR="004E414B" w:rsidP="2864517E" w:rsidRDefault="004E414B" w14:paraId="08907A43" w14:textId="578A20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Zidentyfikuje 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sytuacje wychowawczo-dydaktyczne motywujące dzieci lub uczniów do nauk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 i pracy nad sobą, analizuje ich skuteczność 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oraz 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modyfikuje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działania w celu uzyskania pożądanych efektów wychowania i kształcenia</w:t>
            </w:r>
            <w:r w:rsidRPr="2864517E" w:rsidR="760E1725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462480" w:rsidR="004E414B" w:rsidP="007B487A" w:rsidRDefault="004E414B" w14:paraId="29AF19B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Pr="009C54AE" w:rsidR="004E414B" w:rsidTr="2864517E" w14:paraId="29D39538" w14:textId="77777777">
        <w:tc>
          <w:tcPr>
            <w:tcW w:w="1701" w:type="dxa"/>
            <w:tcMar/>
          </w:tcPr>
          <w:p w:rsidRPr="009C54AE" w:rsidR="004E414B" w:rsidP="009C54AE" w:rsidRDefault="004E414B" w14:paraId="0D32DE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9C54AE" w:rsidR="004E414B" w:rsidP="2864517E" w:rsidRDefault="004E414B" w14:paraId="73902D72" w14:textId="09210E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Monitoruje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realizację zespołowych działań eduk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acyjnych dzieci lub uczniów</w:t>
            </w:r>
            <w:r w:rsidRPr="2864517E" w:rsidR="23D152D7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462480" w:rsidR="004E414B" w:rsidP="007B487A" w:rsidRDefault="004E414B" w14:paraId="7D2C5C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62480">
              <w:rPr>
                <w:rFonts w:ascii="Corbel" w:hAnsi="Corbel"/>
                <w:b w:val="0"/>
                <w:szCs w:val="24"/>
              </w:rPr>
              <w:t>PPiW.U08</w:t>
            </w:r>
          </w:p>
        </w:tc>
      </w:tr>
      <w:tr w:rsidRPr="009C54AE" w:rsidR="004E414B" w:rsidTr="2864517E" w14:paraId="14FABC0E" w14:textId="77777777">
        <w:tc>
          <w:tcPr>
            <w:tcW w:w="1701" w:type="dxa"/>
            <w:tcMar/>
          </w:tcPr>
          <w:p w:rsidRPr="009C54AE" w:rsidR="004E414B" w:rsidP="009C54AE" w:rsidRDefault="004E414B" w14:paraId="351057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9C54AE" w:rsidR="004E414B" w:rsidP="2864517E" w:rsidRDefault="004E414B" w14:paraId="4F0C6C29" w14:textId="2DB318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W trakcie wyk</w:t>
            </w:r>
            <w:r w:rsidRPr="2864517E" w:rsidR="007B487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onywania obowiązków nauczyciela </w:t>
            </w:r>
            <w:r w:rsidRPr="2864517E" w:rsidR="004E414B">
              <w:rPr>
                <w:rFonts w:ascii="Corbel" w:hAnsi="Corbel"/>
                <w:b w:val="0"/>
                <w:bCs w:val="0"/>
                <w:caps w:val="0"/>
                <w:smallCaps w:val="0"/>
              </w:rPr>
              <w:t>praktykanta odwołuje się do norm i zasad etycznych</w:t>
            </w:r>
            <w:r w:rsidRPr="2864517E" w:rsidR="473B606F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462480" w:rsidR="004E414B" w:rsidP="007B487A" w:rsidRDefault="004E414B" w14:paraId="2A9E464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01D04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Pr="009C54AE" w:rsidR="0085747A" w:rsidP="009C54AE" w:rsidRDefault="0085747A" w14:paraId="720D29A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E03807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75DD0" w14:paraId="6765752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Zadania realizowane w czasie praktyki</w:t>
      </w:r>
    </w:p>
    <w:p w:rsidRPr="009C54AE" w:rsidR="00675843" w:rsidP="009C54AE" w:rsidRDefault="00675843" w14:paraId="3A4C6476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2864517E" w14:paraId="43581348" w14:textId="77777777">
        <w:tc>
          <w:tcPr>
            <w:tcW w:w="9639" w:type="dxa"/>
            <w:tcMar/>
          </w:tcPr>
          <w:p w:rsidRPr="009C54AE" w:rsidR="0085747A" w:rsidP="009C54AE" w:rsidRDefault="0085747A" w14:paraId="1FB6D00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EA2711" w:rsidTr="2864517E" w14:paraId="08FB00DF" w14:textId="77777777">
        <w:tc>
          <w:tcPr>
            <w:tcW w:w="9639" w:type="dxa"/>
            <w:tcMar/>
          </w:tcPr>
          <w:p w:rsidRPr="00EA2711" w:rsidR="00EA2711" w:rsidP="007B487A" w:rsidRDefault="00EA2711" w14:paraId="24E89078" w14:textId="1377B3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864517E" w:rsidR="00EA2711"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  <w:r w:rsidRPr="2864517E" w:rsidR="71182640">
              <w:rPr>
                <w:rFonts w:ascii="Corbel" w:hAnsi="Corbel"/>
                <w:sz w:val="24"/>
                <w:szCs w:val="24"/>
              </w:rPr>
              <w:t>.</w:t>
            </w:r>
            <w:r w:rsidRPr="2864517E" w:rsidR="00EA271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804FD" w:rsidR="00EA2711" w:rsidTr="2864517E" w14:paraId="303F0962" w14:textId="77777777">
        <w:tc>
          <w:tcPr>
            <w:tcW w:w="9639" w:type="dxa"/>
            <w:tcMar/>
          </w:tcPr>
          <w:p w:rsidRPr="00EA2711" w:rsidR="00EA2711" w:rsidP="007B487A" w:rsidRDefault="00EA2711" w14:paraId="205D241C" w14:textId="172B8D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864517E" w:rsidR="00EA2711"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  <w:r w:rsidRPr="2864517E" w:rsidR="2C0BC7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804FD" w:rsidR="00EA2711" w:rsidTr="2864517E" w14:paraId="2C32FB40" w14:textId="77777777">
        <w:tc>
          <w:tcPr>
            <w:tcW w:w="9639" w:type="dxa"/>
            <w:tcMar/>
          </w:tcPr>
          <w:p w:rsidRPr="00EA2711" w:rsidR="00EA2711" w:rsidP="007B487A" w:rsidRDefault="00EA2711" w14:paraId="7D57CBD1" w14:textId="6C7D9F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864517E" w:rsidR="00EA2711"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  <w:r w:rsidRPr="2864517E" w:rsidR="20C1E6C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804FD" w:rsidR="00EA2711" w:rsidTr="2864517E" w14:paraId="61E37494" w14:textId="77777777">
        <w:tc>
          <w:tcPr>
            <w:tcW w:w="9639" w:type="dxa"/>
            <w:tcMar/>
          </w:tcPr>
          <w:p w:rsidRPr="00EA2711" w:rsidR="00EA2711" w:rsidP="007B487A" w:rsidRDefault="00EA2711" w14:paraId="3ADD9680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2711"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Pr="009804FD" w:rsidR="00EA2711" w:rsidTr="2864517E" w14:paraId="02603A19" w14:textId="77777777">
        <w:tc>
          <w:tcPr>
            <w:tcW w:w="9639" w:type="dxa"/>
            <w:tcMar/>
          </w:tcPr>
          <w:p w:rsidRPr="00EA2711" w:rsidR="00EA2711" w:rsidP="007B487A" w:rsidRDefault="00EA2711" w14:paraId="6DFC47ED" w14:textId="5968C3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864517E" w:rsidR="00EA2711"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  <w:r w:rsidRPr="2864517E" w:rsidR="667247A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804FD" w:rsidR="0085747A" w:rsidP="009C54AE" w:rsidRDefault="0085747A" w14:paraId="40A1933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19A9A4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31D5DB9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75DD0" w14:paraId="48A16A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:rsidR="00E960BB" w:rsidP="009C54AE" w:rsidRDefault="00E960BB" w14:paraId="737CF14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B40F92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6A3F8C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B8CDF4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65ED5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71B9A982" w14:textId="77777777">
        <w:tc>
          <w:tcPr>
            <w:tcW w:w="1985" w:type="dxa"/>
            <w:vAlign w:val="center"/>
          </w:tcPr>
          <w:p w:rsidRPr="009C54AE" w:rsidR="0085747A" w:rsidP="009C54AE" w:rsidRDefault="0071620A" w14:paraId="5F29C6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60AF6E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452ABD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13BF78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33702E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75DD0" w:rsidTr="003D2122" w14:paraId="6612D460" w14:textId="77777777">
        <w:tc>
          <w:tcPr>
            <w:tcW w:w="1985" w:type="dxa"/>
          </w:tcPr>
          <w:p w:rsidRPr="009C54AE" w:rsidR="00875DD0" w:rsidP="00671300" w:rsidRDefault="00875DD0" w14:paraId="7AA8C3F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vAlign w:val="center"/>
          </w:tcPr>
          <w:p w:rsidRPr="003D2122" w:rsidR="00875DD0" w:rsidP="003D2122" w:rsidRDefault="00875DD0" w14:paraId="37725EDA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:rsidRPr="003D2122" w:rsidR="00875DD0" w:rsidP="003D2122" w:rsidRDefault="00875DD0" w14:paraId="39ADAAB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3D2122" w:rsidR="00875DD0" w:rsidP="003D2122" w:rsidRDefault="00875DD0" w14:paraId="567BCA7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003D2122" w14:paraId="041CEB62" w14:textId="77777777">
        <w:tc>
          <w:tcPr>
            <w:tcW w:w="1985" w:type="dxa"/>
          </w:tcPr>
          <w:p w:rsidRPr="009C54AE" w:rsidR="00875DD0" w:rsidP="00671300" w:rsidRDefault="00875DD0" w14:paraId="7B6A59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vAlign w:val="center"/>
          </w:tcPr>
          <w:p w:rsidRPr="003D2122" w:rsidR="00875DD0" w:rsidP="003D2122" w:rsidRDefault="00875DD0" w14:paraId="3A0A3292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3D2122" w:rsidR="00875DD0" w:rsidP="003D2122" w:rsidRDefault="00875DD0" w14:paraId="3442DCC9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003D2122" w14:paraId="0628DB7D" w14:textId="77777777">
        <w:tc>
          <w:tcPr>
            <w:tcW w:w="1985" w:type="dxa"/>
          </w:tcPr>
          <w:p w:rsidRPr="009C54AE" w:rsidR="00875DD0" w:rsidP="00671300" w:rsidRDefault="00875DD0" w14:paraId="647EB2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vAlign w:val="center"/>
          </w:tcPr>
          <w:p w:rsidRPr="003D2122" w:rsidR="00875DD0" w:rsidP="003D2122" w:rsidRDefault="00875DD0" w14:paraId="6B8CA61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3D2122" w:rsidR="00875DD0" w:rsidP="003D2122" w:rsidRDefault="00875DD0" w14:paraId="0DCCD58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003D2122" w14:paraId="67FF4290" w14:textId="77777777">
        <w:tc>
          <w:tcPr>
            <w:tcW w:w="1985" w:type="dxa"/>
          </w:tcPr>
          <w:p w:rsidRPr="009C54AE" w:rsidR="00875DD0" w:rsidP="00671300" w:rsidRDefault="00875DD0" w14:paraId="687901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vAlign w:val="center"/>
          </w:tcPr>
          <w:p w:rsidRPr="003D2122" w:rsidR="00875DD0" w:rsidP="003D2122" w:rsidRDefault="00875DD0" w14:paraId="0537D91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3D2122" w:rsidR="00875DD0" w:rsidP="003D2122" w:rsidRDefault="00875DD0" w14:paraId="4A8EEBF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875DD0" w:rsidTr="003D2122" w14:paraId="5696CD69" w14:textId="77777777">
        <w:tc>
          <w:tcPr>
            <w:tcW w:w="1985" w:type="dxa"/>
          </w:tcPr>
          <w:p w:rsidRPr="009C54AE" w:rsidR="00875DD0" w:rsidP="00671300" w:rsidRDefault="00875DD0" w14:paraId="46A97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Merge/>
            <w:vAlign w:val="center"/>
          </w:tcPr>
          <w:p w:rsidRPr="003D2122" w:rsidR="00875DD0" w:rsidP="003D2122" w:rsidRDefault="00875DD0" w14:paraId="6DE1FCC2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3D2122" w:rsidR="00875DD0" w:rsidP="003D2122" w:rsidRDefault="00875DD0" w14:paraId="11AA8AA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Pr="009C54AE" w:rsidR="001B3083" w:rsidTr="003D2122" w14:paraId="0A77BC05" w14:textId="77777777">
        <w:trPr>
          <w:trHeight w:val="305"/>
        </w:trPr>
        <w:tc>
          <w:tcPr>
            <w:tcW w:w="1985" w:type="dxa"/>
          </w:tcPr>
          <w:p w:rsidRPr="009C54AE" w:rsidR="001B3083" w:rsidP="003D2122" w:rsidRDefault="001B3083" w14:paraId="725328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vMerge/>
            <w:vAlign w:val="center"/>
          </w:tcPr>
          <w:p w:rsidRPr="003D2122" w:rsidR="001B3083" w:rsidP="003D2122" w:rsidRDefault="001B3083" w14:paraId="7B4C9ED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Pr="003D2122" w:rsidR="001B3083" w:rsidP="003D2122" w:rsidRDefault="001B3083" w14:paraId="45773D4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D2122"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:rsidRPr="009C54AE" w:rsidR="00923D7D" w:rsidP="003D2122" w:rsidRDefault="00923D7D" w14:paraId="2E74C7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5120434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DC2DB6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0A7AB8A1" w14:textId="77777777">
        <w:tc>
          <w:tcPr>
            <w:tcW w:w="9670" w:type="dxa"/>
          </w:tcPr>
          <w:p w:rsidRPr="009C54AE" w:rsidR="0085747A" w:rsidP="009A6E77" w:rsidRDefault="009A6E77" w14:paraId="1767F6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E77"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:rsidRPr="009C54AE" w:rsidR="0085747A" w:rsidP="009C54AE" w:rsidRDefault="0085747A" w14:paraId="2109A9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AC6780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AF757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003E1941" w14:paraId="3B4C3B5E" w14:textId="77777777">
        <w:tc>
          <w:tcPr>
            <w:tcW w:w="4962" w:type="dxa"/>
            <w:vAlign w:val="center"/>
          </w:tcPr>
          <w:p w:rsidRPr="009C54AE" w:rsidR="0085747A" w:rsidP="009C54AE" w:rsidRDefault="00C61DC5" w14:paraId="7DF2C9B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BE3921" w:rsidRDefault="00C61DC5" w14:paraId="6632860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693A80B3" w14:textId="77777777">
        <w:tc>
          <w:tcPr>
            <w:tcW w:w="4962" w:type="dxa"/>
          </w:tcPr>
          <w:p w:rsidRPr="009C54AE" w:rsidR="0085747A" w:rsidP="0083601B" w:rsidRDefault="00C61DC5" w14:paraId="768E5EE9" w14:textId="348544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BE3921" w:rsidRDefault="009A6E77" w14:paraId="4EDC01B6" w14:textId="15328B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47BBB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00923D7D" w14:paraId="34C7BE86" w14:textId="77777777">
        <w:tc>
          <w:tcPr>
            <w:tcW w:w="4962" w:type="dxa"/>
          </w:tcPr>
          <w:p w:rsidRPr="009C54AE" w:rsidR="00C61DC5" w:rsidP="009A6E77" w:rsidRDefault="00C61DC5" w14:paraId="04684E3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A6E7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9A6E77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Pr="009C54AE" w:rsidR="00C61DC5" w:rsidP="00BE3921" w:rsidRDefault="009A6E77" w14:paraId="308D38C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00923D7D" w14:paraId="06BC7CA3" w14:textId="77777777">
        <w:tc>
          <w:tcPr>
            <w:tcW w:w="4962" w:type="dxa"/>
          </w:tcPr>
          <w:p w:rsidRPr="009C54AE" w:rsidR="0071620A" w:rsidP="009C54AE" w:rsidRDefault="00C61DC5" w14:paraId="6DE4F6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A6E77" w:rsidR="009A6E77" w:rsidP="009A6E77" w:rsidRDefault="009A6E77" w14:paraId="03C4A126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:rsidRPr="009A6E77" w:rsidR="009A6E77" w:rsidP="009A6E77" w:rsidRDefault="009A6E77" w14:paraId="2966D3E5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:rsidRPr="009A6E77" w:rsidR="009A6E77" w:rsidP="009A6E77" w:rsidRDefault="009A6E77" w14:paraId="68DBCEA8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9A6E77"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:rsidRPr="009C54AE" w:rsidR="00C61DC5" w:rsidP="00EA2711" w:rsidRDefault="00721EC8" w14:paraId="5393F46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się z </w:t>
            </w:r>
            <w:r w:rsidR="00EA2711">
              <w:rPr>
                <w:rFonts w:ascii="Corbel" w:hAnsi="Corbel"/>
                <w:sz w:val="24"/>
                <w:szCs w:val="24"/>
              </w:rPr>
              <w:t xml:space="preserve">wewnątrzszkolną </w:t>
            </w:r>
            <w:r w:rsidRPr="009A6E77" w:rsidR="009A6E77">
              <w:rPr>
                <w:rFonts w:ascii="Corbel" w:hAnsi="Corbel"/>
                <w:sz w:val="24"/>
                <w:szCs w:val="24"/>
              </w:rPr>
              <w:t>dokumentacją</w:t>
            </w:r>
          </w:p>
        </w:tc>
        <w:tc>
          <w:tcPr>
            <w:tcW w:w="4677" w:type="dxa"/>
          </w:tcPr>
          <w:p w:rsidRPr="009C54AE" w:rsidR="00C61DC5" w:rsidP="00BE3921" w:rsidRDefault="00747BBB" w14:paraId="6E13C013" w14:textId="0772D4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D6402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85747A" w:rsidTr="00923D7D" w14:paraId="4DB9ADF7" w14:textId="77777777">
        <w:tc>
          <w:tcPr>
            <w:tcW w:w="4962" w:type="dxa"/>
          </w:tcPr>
          <w:p w:rsidRPr="009C54AE" w:rsidR="0085747A" w:rsidP="009C54AE" w:rsidRDefault="0085747A" w14:paraId="080623B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BE3921" w:rsidRDefault="00FD6402" w14:paraId="6E94637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Pr="009C54AE" w:rsidR="0085747A" w:rsidTr="00923D7D" w14:paraId="238A5DFD" w14:textId="77777777">
        <w:tc>
          <w:tcPr>
            <w:tcW w:w="4962" w:type="dxa"/>
          </w:tcPr>
          <w:p w:rsidRPr="009C54AE" w:rsidR="0085747A" w:rsidP="009C54AE" w:rsidRDefault="0085747A" w14:paraId="6753CA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BE3921" w:rsidRDefault="00EA2711" w14:paraId="1497ED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Pr="009C54AE" w:rsidR="0085747A" w:rsidP="009C54AE" w:rsidRDefault="00923D7D" w14:paraId="0E44733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3043F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505C2E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9132635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2864517E" w14:paraId="6FFCD266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EAD96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009C54AE" w:rsidRDefault="0085747A" w14:paraId="647823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2864517E" w14:paraId="4FCD1CE5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12082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FD6402" w:rsidR="00FD6402" w:rsidP="00FD6402" w:rsidRDefault="00FD6402" w14:paraId="67319A01" w14:textId="4D866F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864517E" w:rsidR="054117F1">
              <w:rPr>
                <w:rFonts w:ascii="Corbel" w:hAnsi="Corbel"/>
                <w:sz w:val="24"/>
                <w:szCs w:val="24"/>
              </w:rPr>
              <w:t>Praktyka odbywa się po 6</w:t>
            </w:r>
            <w:r w:rsidRPr="2864517E" w:rsidR="38861F2E">
              <w:rPr>
                <w:rFonts w:ascii="Corbel" w:hAnsi="Corbel"/>
                <w:sz w:val="24"/>
                <w:szCs w:val="24"/>
              </w:rPr>
              <w:t xml:space="preserve"> </w:t>
            </w:r>
            <w:r w:rsidRPr="2864517E" w:rsidR="054117F1">
              <w:rPr>
                <w:rFonts w:ascii="Corbel" w:hAnsi="Corbel"/>
                <w:sz w:val="24"/>
                <w:szCs w:val="24"/>
              </w:rPr>
              <w:t>semestrze (wrzesień/październik), punkty EC</w:t>
            </w:r>
            <w:r w:rsidRPr="2864517E" w:rsidR="65DC3548">
              <w:rPr>
                <w:rFonts w:ascii="Corbel" w:hAnsi="Corbel"/>
                <w:sz w:val="24"/>
                <w:szCs w:val="24"/>
              </w:rPr>
              <w:t>TS wlicza się do semestru 7 - 12</w:t>
            </w:r>
            <w:r w:rsidRPr="2864517E" w:rsidR="054117F1">
              <w:rPr>
                <w:rFonts w:ascii="Corbel" w:hAnsi="Corbel"/>
                <w:sz w:val="24"/>
                <w:szCs w:val="24"/>
              </w:rPr>
              <w:t>0 godzin</w:t>
            </w:r>
          </w:p>
          <w:p w:rsidRPr="00FD6402" w:rsidR="009804FD" w:rsidP="009804FD" w:rsidRDefault="009804FD" w14:paraId="74EE008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6402">
              <w:rPr>
                <w:rFonts w:ascii="Corbel" w:hAnsi="Corbel"/>
                <w:b w:val="0"/>
                <w:smallCaps w:val="0"/>
                <w:szCs w:val="24"/>
              </w:rPr>
              <w:t>Student codziennie uc</w:t>
            </w:r>
            <w:r w:rsidR="00FD6402">
              <w:rPr>
                <w:rFonts w:ascii="Corbel" w:hAnsi="Corbel"/>
                <w:b w:val="0"/>
                <w:smallCaps w:val="0"/>
                <w:szCs w:val="24"/>
              </w:rPr>
              <w:t>zestniczy w zajęciach w klasie II lub III</w:t>
            </w:r>
          </w:p>
          <w:p w:rsidRPr="00FD6402" w:rsidR="0085747A" w:rsidP="2864517E" w:rsidRDefault="009804FD" w14:paraId="69968DDC" w14:textId="56C405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2864517E" w:rsidR="1E07E246">
              <w:rPr>
                <w:rFonts w:ascii="Corbel" w:hAnsi="Corbel"/>
                <w:b w:val="0"/>
                <w:bCs w:val="0"/>
                <w:caps w:val="0"/>
                <w:smallCaps w:val="0"/>
              </w:rPr>
              <w:t>W pierwszym tygodniu hospituje zajęcia, w kolejnych prowadzi zajęcia według planu opracowanego na podstawie szczegółowego programu praktyki</w:t>
            </w:r>
            <w:r w:rsidRPr="2864517E" w:rsidR="421C7D7A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</w:tr>
    </w:tbl>
    <w:p w:rsidRPr="009C54AE" w:rsidR="003E1941" w:rsidP="009C54AE" w:rsidRDefault="003E1941" w14:paraId="0ADA4D3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73D1108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6739A7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C9A1E91" w14:textId="77777777">
        <w:trPr>
          <w:trHeight w:val="397"/>
        </w:trPr>
        <w:tc>
          <w:tcPr>
            <w:tcW w:w="7513" w:type="dxa"/>
          </w:tcPr>
          <w:p w:rsidR="0085747A" w:rsidP="00640874" w:rsidRDefault="0085747A" w14:paraId="0BFA245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640874" w:rsidR="00640874" w:rsidP="007B487A" w:rsidRDefault="00640874" w14:paraId="16511EA3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Czelakowska D.,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:rsidRPr="00640874" w:rsidR="00640874" w:rsidP="007B487A" w:rsidRDefault="00640874" w14:paraId="4110FE73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Wygotskim i Brunerem w tle,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:rsidRPr="00640874" w:rsidR="00640874" w:rsidP="007B487A" w:rsidRDefault="00640874" w14:paraId="43FE5433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:rsidRPr="00640874" w:rsidR="00640874" w:rsidP="007B487A" w:rsidRDefault="00640874" w14:paraId="0EF0FAE0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:rsidRPr="00640874" w:rsidR="00640874" w:rsidP="007B487A" w:rsidRDefault="00640874" w14:paraId="4DD52EC1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Karwowska-Struczyk M., Sobierańska D., Szpotowicz M.,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:rsidRPr="00640874" w:rsidR="00640874" w:rsidP="007B487A" w:rsidRDefault="00640874" w14:paraId="066F719E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:rsidRPr="00640874" w:rsidR="00640874" w:rsidP="007B487A" w:rsidRDefault="00640874" w14:paraId="7C66632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Bronk D., Malenda A.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:rsidRPr="00640874" w:rsidR="00640874" w:rsidP="007B487A" w:rsidRDefault="00640874" w14:paraId="7EF6EE89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:rsidRPr="00640874" w:rsidR="00640874" w:rsidP="007B487A" w:rsidRDefault="00640874" w14:paraId="622A0B75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Kopaczyńska I, Nowak-Łojewska A.,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2008.</w:t>
            </w:r>
          </w:p>
          <w:p w:rsidRPr="009C54AE" w:rsidR="00640874" w:rsidP="007B487A" w:rsidRDefault="00640874" w14:paraId="020673EE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Semadeni Z., i in. (red.), 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Pr="009C54AE" w:rsidR="0085747A" w:rsidTr="0071620A" w14:paraId="026916FC" w14:textId="77777777">
        <w:trPr>
          <w:trHeight w:val="397"/>
        </w:trPr>
        <w:tc>
          <w:tcPr>
            <w:tcW w:w="7513" w:type="dxa"/>
          </w:tcPr>
          <w:p w:rsidR="0085747A" w:rsidP="00640874" w:rsidRDefault="0085747A" w14:paraId="4F9387D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640874" w:rsidR="00640874" w:rsidP="007B487A" w:rsidRDefault="00640874" w14:paraId="69CFAB9B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:rsidRPr="00640874" w:rsidR="00640874" w:rsidP="007B487A" w:rsidRDefault="00640874" w14:paraId="5EF74B59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 J.,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:rsidRPr="00640874" w:rsidR="00640874" w:rsidP="007B487A" w:rsidRDefault="00640874" w14:paraId="501280B4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:rsidRPr="00640874" w:rsidR="00640874" w:rsidP="007B487A" w:rsidRDefault="00640874" w14:paraId="70E05E64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:rsidRPr="009C54AE" w:rsidR="00640874" w:rsidP="007B487A" w:rsidRDefault="00640874" w14:paraId="6A921CD5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8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:rsidRPr="009C54AE" w:rsidR="0085747A" w:rsidP="009C54AE" w:rsidRDefault="0085747A" w14:paraId="14A381D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5FB8C2B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4E13AEE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9C54AE" w:rsidR="000E21D8" w:rsidRDefault="000E21D8" w14:paraId="64293FA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9C54AE" w:rsidR="000E21D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D67" w:rsidP="00C16ABF" w:rsidRDefault="00E50D67" w14:paraId="3F19BEAC" w14:textId="77777777">
      <w:pPr>
        <w:spacing w:after="0" w:line="240" w:lineRule="auto"/>
      </w:pPr>
      <w:r>
        <w:separator/>
      </w:r>
    </w:p>
  </w:endnote>
  <w:endnote w:type="continuationSeparator" w:id="0">
    <w:p w:rsidR="00E50D67" w:rsidP="00C16ABF" w:rsidRDefault="00E50D67" w14:paraId="023B116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D67" w:rsidP="00C16ABF" w:rsidRDefault="00E50D67" w14:paraId="6C74223B" w14:textId="77777777">
      <w:pPr>
        <w:spacing w:after="0" w:line="240" w:lineRule="auto"/>
      </w:pPr>
      <w:r>
        <w:separator/>
      </w:r>
    </w:p>
  </w:footnote>
  <w:footnote w:type="continuationSeparator" w:id="0">
    <w:p w:rsidR="00E50D67" w:rsidP="00C16ABF" w:rsidRDefault="00E50D67" w14:paraId="6F392F2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FD5CE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0BA"/>
    <w:multiLevelType w:val="hybridMultilevel"/>
    <w:tmpl w:val="E4D67FE4"/>
    <w:lvl w:ilvl="0" w:tplc="762AC2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6E4034"/>
    <w:multiLevelType w:val="hybridMultilevel"/>
    <w:tmpl w:val="7964932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2F6FEC"/>
    <w:multiLevelType w:val="hybridMultilevel"/>
    <w:tmpl w:val="0040DB7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FBF24DB"/>
    <w:multiLevelType w:val="hybridMultilevel"/>
    <w:tmpl w:val="20104920"/>
    <w:lvl w:ilvl="0" w:tplc="E99E097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5765"/>
    <w:rsid w:val="000077B4"/>
    <w:rsid w:val="00015B8F"/>
    <w:rsid w:val="00022ECE"/>
    <w:rsid w:val="00032038"/>
    <w:rsid w:val="00042A51"/>
    <w:rsid w:val="00042D2E"/>
    <w:rsid w:val="00044C82"/>
    <w:rsid w:val="000568DA"/>
    <w:rsid w:val="00070ED6"/>
    <w:rsid w:val="000742DC"/>
    <w:rsid w:val="000760F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1D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A7233"/>
    <w:rsid w:val="001B308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5A3"/>
    <w:rsid w:val="003A0A5B"/>
    <w:rsid w:val="003A1176"/>
    <w:rsid w:val="003C0BAE"/>
    <w:rsid w:val="003C454B"/>
    <w:rsid w:val="003D18A9"/>
    <w:rsid w:val="003D2122"/>
    <w:rsid w:val="003D6CE2"/>
    <w:rsid w:val="003E1941"/>
    <w:rsid w:val="003E2FE6"/>
    <w:rsid w:val="003E49D5"/>
    <w:rsid w:val="003F38C0"/>
    <w:rsid w:val="00414E3C"/>
    <w:rsid w:val="00421D41"/>
    <w:rsid w:val="0042244A"/>
    <w:rsid w:val="0042745A"/>
    <w:rsid w:val="00431D5C"/>
    <w:rsid w:val="004362C6"/>
    <w:rsid w:val="00437FA2"/>
    <w:rsid w:val="00445970"/>
    <w:rsid w:val="0045729E"/>
    <w:rsid w:val="00461EFC"/>
    <w:rsid w:val="00462480"/>
    <w:rsid w:val="0046327D"/>
    <w:rsid w:val="004652C2"/>
    <w:rsid w:val="004706D1"/>
    <w:rsid w:val="00471326"/>
    <w:rsid w:val="0047598D"/>
    <w:rsid w:val="004840FD"/>
    <w:rsid w:val="00490F7D"/>
    <w:rsid w:val="00491678"/>
    <w:rsid w:val="00493000"/>
    <w:rsid w:val="004968E2"/>
    <w:rsid w:val="004A3EEA"/>
    <w:rsid w:val="004A4D1F"/>
    <w:rsid w:val="004B16A5"/>
    <w:rsid w:val="004D5282"/>
    <w:rsid w:val="004E414B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7A2C"/>
    <w:rsid w:val="0061029B"/>
    <w:rsid w:val="00611484"/>
    <w:rsid w:val="00617230"/>
    <w:rsid w:val="00621CE1"/>
    <w:rsid w:val="00627FC9"/>
    <w:rsid w:val="00640874"/>
    <w:rsid w:val="00647FA8"/>
    <w:rsid w:val="00650C5F"/>
    <w:rsid w:val="00654934"/>
    <w:rsid w:val="006620D9"/>
    <w:rsid w:val="00671958"/>
    <w:rsid w:val="00675843"/>
    <w:rsid w:val="00696477"/>
    <w:rsid w:val="00697DA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EC8"/>
    <w:rsid w:val="00724677"/>
    <w:rsid w:val="00725459"/>
    <w:rsid w:val="007327BD"/>
    <w:rsid w:val="00734608"/>
    <w:rsid w:val="00745302"/>
    <w:rsid w:val="007461D6"/>
    <w:rsid w:val="00746EC8"/>
    <w:rsid w:val="00747BBB"/>
    <w:rsid w:val="00763BF1"/>
    <w:rsid w:val="00766FD4"/>
    <w:rsid w:val="0078168C"/>
    <w:rsid w:val="00786150"/>
    <w:rsid w:val="00787C2A"/>
    <w:rsid w:val="00790E27"/>
    <w:rsid w:val="007A4022"/>
    <w:rsid w:val="007A6E6E"/>
    <w:rsid w:val="007B487A"/>
    <w:rsid w:val="007C3299"/>
    <w:rsid w:val="007C3BCC"/>
    <w:rsid w:val="007C4546"/>
    <w:rsid w:val="007D6E56"/>
    <w:rsid w:val="007F1652"/>
    <w:rsid w:val="007F4155"/>
    <w:rsid w:val="0081554D"/>
    <w:rsid w:val="0081707E"/>
    <w:rsid w:val="0083601B"/>
    <w:rsid w:val="008449B3"/>
    <w:rsid w:val="0085747A"/>
    <w:rsid w:val="00870018"/>
    <w:rsid w:val="00875DD0"/>
    <w:rsid w:val="00884922"/>
    <w:rsid w:val="00885F64"/>
    <w:rsid w:val="008917F9"/>
    <w:rsid w:val="008A45F7"/>
    <w:rsid w:val="008A50BB"/>
    <w:rsid w:val="008A76B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508DF"/>
    <w:rsid w:val="00950DAC"/>
    <w:rsid w:val="00954A07"/>
    <w:rsid w:val="009804FD"/>
    <w:rsid w:val="00997F14"/>
    <w:rsid w:val="009A6E77"/>
    <w:rsid w:val="009A78D9"/>
    <w:rsid w:val="009C1331"/>
    <w:rsid w:val="009C3E31"/>
    <w:rsid w:val="009C54AE"/>
    <w:rsid w:val="009C788E"/>
    <w:rsid w:val="009D762D"/>
    <w:rsid w:val="009E3B41"/>
    <w:rsid w:val="009F3C5C"/>
    <w:rsid w:val="009F4610"/>
    <w:rsid w:val="00A00ECC"/>
    <w:rsid w:val="00A119E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87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21"/>
    <w:rsid w:val="00BE543F"/>
    <w:rsid w:val="00BF085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253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0C3F"/>
    <w:rsid w:val="00CC58B5"/>
    <w:rsid w:val="00CD6897"/>
    <w:rsid w:val="00CE5BAC"/>
    <w:rsid w:val="00CF25BE"/>
    <w:rsid w:val="00CF37B8"/>
    <w:rsid w:val="00CF78ED"/>
    <w:rsid w:val="00D02B25"/>
    <w:rsid w:val="00D02EBA"/>
    <w:rsid w:val="00D17C3C"/>
    <w:rsid w:val="00D25A48"/>
    <w:rsid w:val="00D26B2C"/>
    <w:rsid w:val="00D3470E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4B35"/>
    <w:rsid w:val="00DE6EED"/>
    <w:rsid w:val="00DF320D"/>
    <w:rsid w:val="00DF71C8"/>
    <w:rsid w:val="00E129B8"/>
    <w:rsid w:val="00E21E7D"/>
    <w:rsid w:val="00E22FBC"/>
    <w:rsid w:val="00E24BF5"/>
    <w:rsid w:val="00E25338"/>
    <w:rsid w:val="00E50D67"/>
    <w:rsid w:val="00E51E44"/>
    <w:rsid w:val="00E63348"/>
    <w:rsid w:val="00E77E88"/>
    <w:rsid w:val="00E8107D"/>
    <w:rsid w:val="00E960BB"/>
    <w:rsid w:val="00EA2074"/>
    <w:rsid w:val="00EA2711"/>
    <w:rsid w:val="00EA4832"/>
    <w:rsid w:val="00EA4E9D"/>
    <w:rsid w:val="00EC4899"/>
    <w:rsid w:val="00ED03AB"/>
    <w:rsid w:val="00ED32D2"/>
    <w:rsid w:val="00EE32DE"/>
    <w:rsid w:val="00EE5457"/>
    <w:rsid w:val="00F01D0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6402"/>
    <w:rsid w:val="00FD7589"/>
    <w:rsid w:val="00FE287D"/>
    <w:rsid w:val="00FF016A"/>
    <w:rsid w:val="00FF1401"/>
    <w:rsid w:val="00FF1F96"/>
    <w:rsid w:val="00FF5E7D"/>
    <w:rsid w:val="054117F1"/>
    <w:rsid w:val="192909B6"/>
    <w:rsid w:val="1E07E246"/>
    <w:rsid w:val="20C1E6CD"/>
    <w:rsid w:val="23D152D7"/>
    <w:rsid w:val="2864517E"/>
    <w:rsid w:val="2C0BC7F6"/>
    <w:rsid w:val="2E002A24"/>
    <w:rsid w:val="361030F0"/>
    <w:rsid w:val="36D06AD8"/>
    <w:rsid w:val="38861F2E"/>
    <w:rsid w:val="421C7D7A"/>
    <w:rsid w:val="473B606F"/>
    <w:rsid w:val="4A8689D5"/>
    <w:rsid w:val="4B629429"/>
    <w:rsid w:val="4CBE2DB2"/>
    <w:rsid w:val="6039259C"/>
    <w:rsid w:val="61B08B9F"/>
    <w:rsid w:val="6427BC46"/>
    <w:rsid w:val="65DC3548"/>
    <w:rsid w:val="667247A7"/>
    <w:rsid w:val="6DBA01DB"/>
    <w:rsid w:val="6FF4CDF9"/>
    <w:rsid w:val="71182640"/>
    <w:rsid w:val="73A1C470"/>
    <w:rsid w:val="760E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A00B"/>
  <w15:docId w15:val="{65549CA6-0404-43D6-BE69-2CA1884725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2EA7CF-ABA3-47B0-925C-6FDD0AF8D3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4E509D-27B4-4A92-96D4-DB43F8C34E4F}"/>
</file>

<file path=customXml/itemProps3.xml><?xml version="1.0" encoding="utf-8"?>
<ds:datastoreItem xmlns:ds="http://schemas.openxmlformats.org/officeDocument/2006/customXml" ds:itemID="{1CA64807-152E-4C8A-A539-E8F4C1B45D78}"/>
</file>

<file path=customXml/itemProps4.xml><?xml version="1.0" encoding="utf-8"?>
<ds:datastoreItem xmlns:ds="http://schemas.openxmlformats.org/officeDocument/2006/customXml" ds:itemID="{C8684808-D01E-4DC9-B7DA-07688030273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12</revision>
  <lastPrinted>2019-02-06T12:12:00.0000000Z</lastPrinted>
  <dcterms:created xsi:type="dcterms:W3CDTF">2023-04-13T06:49:00.0000000Z</dcterms:created>
  <dcterms:modified xsi:type="dcterms:W3CDTF">2025-04-01T06:53:04.6405892Z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